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57110CF8" w14:textId="77777777" w:rsidTr="00A64AC3">
        <w:trPr>
          <w:trHeight w:val="556"/>
        </w:trPr>
        <w:tc>
          <w:tcPr>
            <w:tcW w:w="2802" w:type="dxa"/>
          </w:tcPr>
          <w:p w14:paraId="196B5E8D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4716F710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E0496DE" w14:textId="77777777" w:rsidTr="00A64AC3">
        <w:tc>
          <w:tcPr>
            <w:tcW w:w="2802" w:type="dxa"/>
          </w:tcPr>
          <w:p w14:paraId="6D61ABA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703208D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30AF4" w14:textId="77777777" w:rsidR="00AA588C" w:rsidRDefault="00AA588C" w:rsidP="00BB5C4F">
      <w:r>
        <w:separator/>
      </w:r>
    </w:p>
  </w:endnote>
  <w:endnote w:type="continuationSeparator" w:id="0">
    <w:p w14:paraId="694AE61C" w14:textId="77777777" w:rsidR="00AA588C" w:rsidRDefault="00AA588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1ABE" w14:textId="77777777" w:rsidR="00A5578F" w:rsidRDefault="00A557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8339" w14:textId="77777777" w:rsidR="00AA588C" w:rsidRDefault="00AA588C" w:rsidP="00BB5C4F">
      <w:r>
        <w:separator/>
      </w:r>
    </w:p>
  </w:footnote>
  <w:footnote w:type="continuationSeparator" w:id="0">
    <w:p w14:paraId="7173368F" w14:textId="77777777" w:rsidR="00AA588C" w:rsidRDefault="00AA588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64E8" w14:textId="77777777" w:rsidR="00A5578F" w:rsidRDefault="00A557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F6D59" w14:textId="77777777" w:rsidR="00A5578F" w:rsidRDefault="00A557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8213" w14:textId="77777777" w:rsidR="00A5578F" w:rsidRPr="009C24F9" w:rsidRDefault="00A5578F" w:rsidP="00A5578F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0E50D91D" w14:textId="77777777" w:rsidR="00A5578F" w:rsidRPr="009C24F9" w:rsidRDefault="00A5578F" w:rsidP="00A5578F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7E04AFC6" w14:textId="4EA5E894" w:rsidR="00D57953" w:rsidRPr="00A5578F" w:rsidRDefault="00A5578F" w:rsidP="00A5578F">
    <w:pPr>
      <w:pStyle w:val="Header"/>
      <w:jc w:val="center"/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B45F9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578F"/>
    <w:rsid w:val="00A56048"/>
    <w:rsid w:val="00A84D2A"/>
    <w:rsid w:val="00A9287D"/>
    <w:rsid w:val="00A949D3"/>
    <w:rsid w:val="00A94B74"/>
    <w:rsid w:val="00AA588C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2021-11-25T11:12:00Z</dcterms:modified>
  <cp:contentStatus/>
</cp:coreProperties>
</file>